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7D0BA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D0BA2" w:rsidRDefault="007D0BA2" w:rsidP="00FC07A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7D0BA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ΜΗΧΑΝΟΛΟΓΩΝ-ΜΗΧΑΝΙΚΩΝ-1</w:t>
            </w:r>
          </w:p>
          <w:p w:rsidR="00FC07AF" w:rsidRPr="00FC07AF" w:rsidRDefault="00FC07AF" w:rsidP="00FC07A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εκτυπωτές λέιζερ/συσκευές τηλεομοιοτυπίας</w:t>
            </w:r>
          </w:p>
          <w:p w:rsidR="008D329F" w:rsidRPr="00FC07AF" w:rsidRDefault="008D329F" w:rsidP="00FC07A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7D0BA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7D0B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Τονερ</w:t>
            </w:r>
            <w:proofErr w:type="spellEnd"/>
            <w:r w:rsidRPr="007D0B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LEXMARK 502 </w:t>
            </w:r>
            <w:proofErr w:type="spellStart"/>
            <w:r w:rsidRPr="007D0B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Black</w:t>
            </w:r>
            <w:proofErr w:type="spellEnd"/>
            <w:r w:rsidRPr="007D0B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εκτυπωτή </w:t>
            </w:r>
            <w:proofErr w:type="spellStart"/>
            <w:r w:rsidRPr="007D0B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Lexmark</w:t>
            </w:r>
            <w:proofErr w:type="spellEnd"/>
            <w:r w:rsidRPr="007D0B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MS310dn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7D0BA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7D0BA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7D0BA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D0BA2" w:rsidRPr="007D0BA2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D0BA2" w:rsidRDefault="007D0BA2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ΜΗΧΑΝΟΛΟΓΩΝ-ΜΗΧΑΝΙΚΩΝ-2</w:t>
            </w:r>
          </w:p>
          <w:p w:rsidR="007D0BA2" w:rsidRPr="00FC07AF" w:rsidRDefault="007D0BA2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εκτυπωτές λέιζερ/συσκευές τηλεομοιοτυπίας</w:t>
            </w:r>
          </w:p>
          <w:p w:rsidR="007D0BA2" w:rsidRPr="00FC07A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D0BA2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7D0BA2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7D0BA2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D0BA2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D0BA2" w:rsidRPr="007D0BA2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7D0B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7D0BA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HP LASERJET 12</w:t>
            </w:r>
            <w:r w:rsidRPr="007D0B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7D0BA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Black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D0BA2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D0BA2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Default="008D329F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D0BA2" w:rsidRPr="007D0BA2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D0BA2" w:rsidRDefault="007D0BA2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ΜΗΧΑΝΟΛΟΓΩΝ-ΜΗΧΑΝΙΚΩΝ-3</w:t>
            </w:r>
          </w:p>
          <w:p w:rsidR="007D0BA2" w:rsidRPr="00FC07AF" w:rsidRDefault="007D0BA2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εκτυπωτές λέιζερ/συσκευές τηλεομοιοτυπίας</w:t>
            </w:r>
          </w:p>
          <w:p w:rsidR="007D0BA2" w:rsidRPr="00FC07A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D0BA2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7D0BA2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7D0BA2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D0BA2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D0BA2" w:rsidRPr="007D0BA2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7D0B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Τονερ</w:t>
            </w:r>
            <w:proofErr w:type="spellEnd"/>
            <w:r w:rsidRPr="007D0B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LEXMARK Ε260Α11 για </w:t>
            </w:r>
            <w:proofErr w:type="spellStart"/>
            <w:r w:rsidRPr="007D0B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εκτυπωτη</w:t>
            </w:r>
            <w:proofErr w:type="spellEnd"/>
            <w:r w:rsidRPr="007D0B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7D0B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Lexmark</w:t>
            </w:r>
            <w:proofErr w:type="spellEnd"/>
            <w:r w:rsidRPr="007D0B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E260dn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D0BA2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D0BA2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7D0BA2" w:rsidRDefault="007D0BA2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D0BA2" w:rsidRPr="007D0BA2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D0BA2" w:rsidRDefault="007D0BA2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ΜΗΧΑΝΟΛΟΓΩΝ-ΜΗΧΑΝΙΚΩΝ-4</w:t>
            </w:r>
          </w:p>
          <w:p w:rsidR="007D0BA2" w:rsidRPr="00FC07AF" w:rsidRDefault="007D0BA2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7D0BA2" w:rsidRPr="00FC07A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D0BA2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7D0BA2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7D0BA2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D0BA2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D0BA2" w:rsidRPr="007D0BA2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0B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Μελάνι μαύρο </w:t>
            </w:r>
            <w:proofErr w:type="spellStart"/>
            <w:r w:rsidRPr="007D0B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original</w:t>
            </w:r>
            <w:proofErr w:type="spellEnd"/>
            <w:r w:rsidRPr="007D0B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ΗΡ 6230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D0BA2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D0BA2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D0BA2" w:rsidRPr="008D329F" w:rsidRDefault="007D0BA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7D0BA2" w:rsidRDefault="007D0BA2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6680C" w:rsidRPr="007D0BA2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6680C" w:rsidRDefault="0096680C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ΜΗΧΑΝΟΛΟΓΩΝ-ΜΗΧΑΝΙΚΩΝ-5</w:t>
            </w:r>
          </w:p>
          <w:p w:rsidR="0096680C" w:rsidRPr="00FC07AF" w:rsidRDefault="0096680C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96680C" w:rsidRPr="00FC07A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6680C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96680C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96680C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6680C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6680C" w:rsidRPr="007D0BA2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668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Μελάνι κίτρινο </w:t>
            </w:r>
            <w:proofErr w:type="spellStart"/>
            <w:r w:rsidRPr="009668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original</w:t>
            </w:r>
            <w:proofErr w:type="spellEnd"/>
            <w:r w:rsidRPr="009668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ΗΡ 6230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6680C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6680C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6680C" w:rsidRPr="008D329F" w:rsidRDefault="0096680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96680C" w:rsidRDefault="0096680C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3607F" w:rsidRPr="007D0BA2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3607F" w:rsidRDefault="0093607F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ΜΗΧΑΝΟΛΟΓΩΝ-ΜΗΧΑΝΙΚΩΝ-6</w:t>
            </w:r>
          </w:p>
          <w:p w:rsidR="0093607F" w:rsidRPr="00FC07AF" w:rsidRDefault="0093607F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93607F" w:rsidRPr="00FC07A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3607F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93607F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93607F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3607F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3607F" w:rsidRPr="007D0BA2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433B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Μελάνι μπλε </w:t>
            </w:r>
            <w:proofErr w:type="spellStart"/>
            <w:r w:rsidRPr="003433B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original</w:t>
            </w:r>
            <w:proofErr w:type="spellEnd"/>
            <w:r w:rsidRPr="003433B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ΗΡ 6230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3607F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3607F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3607F" w:rsidRPr="008D329F" w:rsidRDefault="0093607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93607F" w:rsidRDefault="0093607F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3433B4" w:rsidRPr="007D0BA2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433B4" w:rsidRDefault="003433B4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ΜΗΧΑΝΟΛΟΓΩΝ-ΜΗΧΑΝΙΚΩΝ-7</w:t>
            </w:r>
          </w:p>
          <w:p w:rsidR="003433B4" w:rsidRPr="00FC07AF" w:rsidRDefault="003433B4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3433B4" w:rsidRPr="00FC07A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433B4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3433B4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3433B4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433B4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433B4" w:rsidRPr="007D0BA2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433B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Μελάνι </w:t>
            </w:r>
            <w:proofErr w:type="spellStart"/>
            <w:r w:rsidRPr="003433B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μαζέντα</w:t>
            </w:r>
            <w:proofErr w:type="spellEnd"/>
            <w:r w:rsidRPr="003433B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3433B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original</w:t>
            </w:r>
            <w:proofErr w:type="spellEnd"/>
            <w:r w:rsidRPr="003433B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ΗΡ 6230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433B4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433B4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433B4" w:rsidRPr="008D329F" w:rsidRDefault="003433B4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3433B4" w:rsidRDefault="003433B4"/>
    <w:p w:rsidR="007F6D27" w:rsidRDefault="007F6D27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F6D27" w:rsidRPr="007D0BA2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F6D27" w:rsidRDefault="007F6D27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ΜΗΧΑΝΟΛΟΓΩΝ-ΜΗΧΑΝΙΚΩΝ-11</w:t>
            </w:r>
          </w:p>
          <w:p w:rsidR="007F6D27" w:rsidRPr="00FC07AF" w:rsidRDefault="007F6D27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7F6D27" w:rsidRPr="00FC07A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F6D27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7F6D27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7F6D27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F6D27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F6D27" w:rsidRPr="007D0BA2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7F6D2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Samsung</w:t>
            </w:r>
            <w:proofErr w:type="spellEnd"/>
            <w:r w:rsidRPr="007F6D2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MLT-D116L Μελάνι Εκτυπωτή </w:t>
            </w:r>
            <w:proofErr w:type="spellStart"/>
            <w:r w:rsidRPr="007F6D2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LaserJet</w:t>
            </w:r>
            <w:proofErr w:type="spellEnd"/>
            <w:r w:rsidRPr="007F6D2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Μαύρο Συμβατό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F6D27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F6D27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F6D27" w:rsidRPr="008D329F" w:rsidRDefault="007F6D27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7F6D27" w:rsidRDefault="007F6D27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1162A" w:rsidRPr="007D0BA2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51162A" w:rsidRDefault="0051162A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ΜΗΧΑΝΟΛΟΓΩΝ-ΜΗΧΑΝΙΚΩΝ-12</w:t>
            </w:r>
          </w:p>
          <w:p w:rsidR="0051162A" w:rsidRPr="00FC07AF" w:rsidRDefault="0051162A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51162A" w:rsidRPr="00FC07A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1162A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51162A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51162A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1162A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1162A" w:rsidRPr="007D0BA2" w:rsidRDefault="003A65C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A65C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Samsung</w:t>
            </w:r>
            <w:proofErr w:type="spellEnd"/>
            <w:r w:rsidRPr="003A65C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MLT-D111XL Μελάνι Εκτυπωτή </w:t>
            </w:r>
            <w:proofErr w:type="spellStart"/>
            <w:r w:rsidRPr="003A65C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LaserJet</w:t>
            </w:r>
            <w:proofErr w:type="spellEnd"/>
            <w:r w:rsidRPr="003A65C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Μαύρο Συμβατό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1162A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1162A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1162A" w:rsidRPr="008D329F" w:rsidRDefault="0051162A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7F6D27" w:rsidRDefault="007F6D27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23E79" w:rsidRPr="007D0BA2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23E79" w:rsidRDefault="00A23E79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ΜΗΧΑΝΟΛΟΓΩΝ-ΜΗΧΑΝΙΚΩΝ-15</w:t>
            </w:r>
          </w:p>
          <w:p w:rsidR="00A23E79" w:rsidRPr="00FC07AF" w:rsidRDefault="00A23E79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A23E79" w:rsidRPr="00FC07A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23E79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23E79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23E79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23E79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3E79" w:rsidRPr="007D0BA2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23E7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HP Toner Cartridge CF403X, 201X Magenta, pp 2300. </w:t>
            </w:r>
            <w:proofErr w:type="spellStart"/>
            <w:r w:rsidRPr="00A23E7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Color</w:t>
            </w:r>
            <w:proofErr w:type="spellEnd"/>
            <w:r w:rsidRPr="00A23E7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A23E7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LaserJet</w:t>
            </w:r>
            <w:proofErr w:type="spellEnd"/>
            <w:r w:rsidRPr="00A23E7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A23E7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Compatible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23E79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23E79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23E79" w:rsidRPr="008D329F" w:rsidRDefault="00A23E79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23E79" w:rsidRDefault="00A23E79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09344D" w:rsidRPr="007D0BA2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9344D" w:rsidRDefault="0009344D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ΜΗΧΑΝΟΛΟΓΩΝ-ΜΗΧΑΝΙΚΩΝ-16</w:t>
            </w:r>
          </w:p>
          <w:p w:rsidR="0009344D" w:rsidRPr="00FC07AF" w:rsidRDefault="0009344D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09344D" w:rsidRPr="00FC07A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9344D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09344D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09344D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9344D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9344D" w:rsidRPr="007D0BA2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9344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HP Toner Cartridge CF402X, 201X Yellow, pp 2300. </w:t>
            </w:r>
            <w:proofErr w:type="spellStart"/>
            <w:r w:rsidRPr="000934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Color</w:t>
            </w:r>
            <w:proofErr w:type="spellEnd"/>
            <w:r w:rsidRPr="000934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0934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LaserJet</w:t>
            </w:r>
            <w:proofErr w:type="spellEnd"/>
            <w:r w:rsidRPr="000934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0934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Compatible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9344D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9344D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9344D" w:rsidRPr="008D329F" w:rsidRDefault="0009344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23E79" w:rsidRDefault="00A23E79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4F4BFD" w:rsidRPr="007D0BA2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4F4BFD" w:rsidRDefault="004F4BFD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ΜΗΧΑΝΟΛΟΓΩΝ-ΜΗΧΑΝΙΚΩΝ-17</w:t>
            </w:r>
          </w:p>
          <w:p w:rsidR="004F4BFD" w:rsidRPr="00FC07AF" w:rsidRDefault="004F4BFD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4F4BFD" w:rsidRPr="00FC07A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F4BFD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4F4BFD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4F4BFD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F4BFD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F4BFD" w:rsidRPr="007D0BA2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F4BF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HP Toner Cartridge CF401X, 201X Cyan, pp 2300. </w:t>
            </w:r>
            <w:proofErr w:type="spellStart"/>
            <w:r w:rsidRPr="004F4B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Color</w:t>
            </w:r>
            <w:proofErr w:type="spellEnd"/>
            <w:r w:rsidRPr="004F4B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4F4B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LaserJet</w:t>
            </w:r>
            <w:proofErr w:type="spellEnd"/>
            <w:r w:rsidRPr="004F4B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4F4B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Compatible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F4BFD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F4BFD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4BFD" w:rsidRPr="008D329F" w:rsidRDefault="004F4BFD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09344D" w:rsidRDefault="0009344D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1137FC" w:rsidRPr="007D0BA2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1137FC" w:rsidRDefault="001137FC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ΜΗΧΑΝΟΛΟΓΩΝ-ΜΗΧΑΝΙΚΩΝ-18</w:t>
            </w:r>
          </w:p>
          <w:p w:rsidR="001137FC" w:rsidRPr="00FC07AF" w:rsidRDefault="001137FC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1137FC" w:rsidRPr="00FC07A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137FC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1137FC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1137FC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137FC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137FC" w:rsidRPr="007D0BA2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137FC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HP Toner Cartridge CF400X, 201X Black, pp 2300. </w:t>
            </w:r>
            <w:proofErr w:type="spellStart"/>
            <w:r w:rsidRPr="001137F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Color</w:t>
            </w:r>
            <w:proofErr w:type="spellEnd"/>
            <w:r w:rsidRPr="001137F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1137F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LaserJet</w:t>
            </w:r>
            <w:proofErr w:type="spellEnd"/>
            <w:r w:rsidRPr="001137F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1137F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Compatible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137FC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137FC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137FC" w:rsidRPr="008D329F" w:rsidRDefault="001137FC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4F4BFD" w:rsidRDefault="004F4BFD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69067E" w:rsidRPr="007D0BA2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9067E" w:rsidRDefault="0069067E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ΜΗΧΑΝΟΛΟΓΩΝ-ΜΗΧΑΝΙΚΩΝ-22</w:t>
            </w:r>
          </w:p>
          <w:p w:rsidR="0069067E" w:rsidRPr="00FC07AF" w:rsidRDefault="0069067E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69067E" w:rsidRPr="00FC07A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9067E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69067E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69067E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9067E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9067E" w:rsidRPr="007D0BA2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6906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Toner</w:t>
            </w:r>
            <w:proofErr w:type="spellEnd"/>
            <w:r w:rsidRPr="006906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6906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Xerox</w:t>
            </w:r>
            <w:proofErr w:type="spellEnd"/>
            <w:r w:rsidRPr="006906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006R04395 </w:t>
            </w:r>
            <w:proofErr w:type="spellStart"/>
            <w:r w:rsidRPr="006906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Black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9067E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9067E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1137FC" w:rsidRDefault="001137FC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69067E" w:rsidRPr="007D0BA2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9067E" w:rsidRDefault="0069067E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ΜΗΧΑΝΟΛΟΓΩΝ-ΜΗΧΑΝΙΚΩΝ-23</w:t>
            </w:r>
          </w:p>
          <w:p w:rsidR="0069067E" w:rsidRPr="00FC07AF" w:rsidRDefault="0069067E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69067E" w:rsidRPr="00FC07A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9067E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69067E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69067E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9067E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9067E" w:rsidRPr="007D0BA2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6906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Toner</w:t>
            </w:r>
            <w:proofErr w:type="spellEnd"/>
            <w:r w:rsidRPr="006906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6906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Xerox</w:t>
            </w:r>
            <w:proofErr w:type="spellEnd"/>
            <w:r w:rsidRPr="006906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006R04396 </w:t>
            </w:r>
            <w:proofErr w:type="spellStart"/>
            <w:r w:rsidRPr="006906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Cyan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9067E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9067E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69067E" w:rsidRDefault="0069067E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69067E" w:rsidRPr="007D0BA2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9067E" w:rsidRDefault="0069067E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ΜΗΧΑΝΟΛΟΓΩΝ-ΜΗΧΑΝΙΚΩΝ-24</w:t>
            </w:r>
          </w:p>
          <w:p w:rsidR="0069067E" w:rsidRPr="00FC07AF" w:rsidRDefault="0069067E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69067E" w:rsidRPr="00FC07A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9067E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69067E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69067E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9067E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9067E" w:rsidRPr="007D0BA2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6906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Toner</w:t>
            </w:r>
            <w:proofErr w:type="spellEnd"/>
            <w:r w:rsidRPr="006906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6906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Xerox</w:t>
            </w:r>
            <w:proofErr w:type="spellEnd"/>
            <w:r w:rsidRPr="006906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006R04397 </w:t>
            </w:r>
            <w:proofErr w:type="spellStart"/>
            <w:r w:rsidRPr="006906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Magenta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9067E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9067E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9067E" w:rsidRPr="008D329F" w:rsidRDefault="0069067E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69067E" w:rsidRDefault="0069067E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42440" w:rsidRPr="00FC07AF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42440" w:rsidRDefault="00D42440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ΜΗΧΑΝΟΛΟΓΩΝ-ΜΗΧΑΝΙΚΩΝ-25</w:t>
            </w:r>
          </w:p>
          <w:p w:rsidR="00D42440" w:rsidRPr="00FC07AF" w:rsidRDefault="00D42440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D42440" w:rsidRPr="00FC07A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42440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D42440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D42440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42440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42440" w:rsidRPr="007D0BA2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D4244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Toner</w:t>
            </w:r>
            <w:proofErr w:type="spellEnd"/>
            <w:r w:rsidRPr="00D4244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D4244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Xerox</w:t>
            </w:r>
            <w:proofErr w:type="spellEnd"/>
            <w:r w:rsidRPr="00D4244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006R04398 </w:t>
            </w:r>
            <w:proofErr w:type="spellStart"/>
            <w:r w:rsidRPr="00D4244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Yellow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42440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42440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42440" w:rsidRPr="008D329F" w:rsidRDefault="00D42440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69067E" w:rsidRDefault="0069067E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3C1026" w:rsidRPr="00FC07AF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C1026" w:rsidRDefault="003C1026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ΜΗΧΑΝΟΛΟΓΩΝ-ΜΗΧΑΝΙΚΩΝ-27</w:t>
            </w:r>
          </w:p>
          <w:p w:rsidR="003C1026" w:rsidRPr="00FC07AF" w:rsidRDefault="003C1026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3C1026" w:rsidRPr="00FC07A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026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3C1026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3C1026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C1026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C1026" w:rsidRPr="003C1026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3C102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Μελάνι</w:t>
            </w:r>
            <w:r w:rsidRPr="003C102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HP 920XL Magenta Original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C1026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lastRenderedPageBreak/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C1026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1026" w:rsidRPr="008D329F" w:rsidRDefault="003C1026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DC2B90" w:rsidRDefault="00DC2B90"/>
    <w:p w:rsidR="008E59BF" w:rsidRDefault="008E59BF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E59BF" w:rsidRPr="00FC07AF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E59BF" w:rsidRDefault="008E59BF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ΜΗΧΑΝΟΛΟΓΩΝ-ΜΗΧΑΝΙΚΩΝ-28</w:t>
            </w:r>
          </w:p>
          <w:p w:rsidR="008E59BF" w:rsidRPr="00FC07AF" w:rsidRDefault="008E59BF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8E59BF" w:rsidRPr="00FC07A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E59BF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E59BF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E59BF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E59BF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59BF" w:rsidRPr="008E59B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E59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Μελάνι</w:t>
            </w:r>
            <w:r w:rsidRPr="008E59B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HP 920XL Cyan Original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E59BF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E59BF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59BF" w:rsidRPr="008D329F" w:rsidRDefault="008E59B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E59BF" w:rsidRDefault="008E59BF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EB4B8F" w:rsidRPr="00FC07AF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B4B8F" w:rsidRDefault="00EB4B8F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ΜΗΧΑΝΟΛΟΓΩΝ-ΜΗΧΑΝΙΚΩΝ-29</w:t>
            </w:r>
          </w:p>
          <w:p w:rsidR="00EB4B8F" w:rsidRPr="00FC07AF" w:rsidRDefault="00EB4B8F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EB4B8F" w:rsidRPr="00FC07A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B4B8F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EB4B8F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EB4B8F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B4B8F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4B8F" w:rsidRPr="00EB4B8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EB4B8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Μελάνι</w:t>
            </w:r>
            <w:r w:rsidRPr="00EB4B8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HP 920XL Yellow Original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B4B8F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B4B8F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B4B8F" w:rsidRPr="008D329F" w:rsidRDefault="00EB4B8F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EB4B8F" w:rsidRDefault="00EB4B8F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C21002" w:rsidRPr="00FC07AF" w:rsidTr="009E30C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C21002" w:rsidRDefault="00C21002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ΤΜΗΜΑ ΜΗΧΑΝΟΛΟΓΩΝ-ΜΗΧΑΝΙΚΩΝ-30</w:t>
            </w:r>
          </w:p>
          <w:p w:rsidR="00C21002" w:rsidRPr="00FC07AF" w:rsidRDefault="00C21002" w:rsidP="009E30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C07A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C21002" w:rsidRPr="00FC07A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21002" w:rsidRPr="008D329F" w:rsidTr="009E30C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C21002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C21002" w:rsidRPr="008D329F" w:rsidTr="009E30C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21002" w:rsidRPr="008D329F" w:rsidTr="009E30C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1002" w:rsidRPr="00EB4B8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C210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Μελάνι</w:t>
            </w:r>
            <w:proofErr w:type="spellEnd"/>
            <w:r w:rsidRPr="00C210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HP 920XL Black Original</w:t>
            </w:r>
            <w:bookmarkStart w:id="0" w:name="_GoBack"/>
            <w:bookmarkEnd w:id="0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21002" w:rsidRPr="008D329F" w:rsidTr="009E30C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21002" w:rsidRPr="008D329F" w:rsidTr="009E30C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21002" w:rsidRPr="008D329F" w:rsidRDefault="00C21002" w:rsidP="009E30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C21002" w:rsidRDefault="00C21002"/>
    <w:sectPr w:rsidR="00C2100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9344D"/>
    <w:rsid w:val="000E333F"/>
    <w:rsid w:val="001137FC"/>
    <w:rsid w:val="00115F5C"/>
    <w:rsid w:val="0024151E"/>
    <w:rsid w:val="002C5B52"/>
    <w:rsid w:val="003433B4"/>
    <w:rsid w:val="003A65CC"/>
    <w:rsid w:val="003C1026"/>
    <w:rsid w:val="004F4BFD"/>
    <w:rsid w:val="0051162A"/>
    <w:rsid w:val="0069067E"/>
    <w:rsid w:val="007C3968"/>
    <w:rsid w:val="007D0BA2"/>
    <w:rsid w:val="007F6D27"/>
    <w:rsid w:val="008D329F"/>
    <w:rsid w:val="008E59BF"/>
    <w:rsid w:val="0093607F"/>
    <w:rsid w:val="0096680C"/>
    <w:rsid w:val="009A6F68"/>
    <w:rsid w:val="00A23E79"/>
    <w:rsid w:val="00C21002"/>
    <w:rsid w:val="00D42440"/>
    <w:rsid w:val="00D43DFD"/>
    <w:rsid w:val="00DC2B90"/>
    <w:rsid w:val="00EB4B8F"/>
    <w:rsid w:val="00F14BB0"/>
    <w:rsid w:val="00F55C81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59F7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9B72E9A4</Template>
  <TotalTime>54</TotalTime>
  <Pages>6</Pages>
  <Words>857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VALIANATOU MARIA</cp:lastModifiedBy>
  <cp:revision>28</cp:revision>
  <dcterms:created xsi:type="dcterms:W3CDTF">2025-04-09T12:40:00Z</dcterms:created>
  <dcterms:modified xsi:type="dcterms:W3CDTF">2025-11-21T11:08:00Z</dcterms:modified>
</cp:coreProperties>
</file>